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25EE26CC" w:rsidR="00410CB4" w:rsidRPr="00655E9C" w:rsidRDefault="00410CB4" w:rsidP="002F4010">
      <w:pPr>
        <w:jc w:val="center"/>
        <w:rPr>
          <w:b/>
        </w:rPr>
      </w:pPr>
      <w:r w:rsidRPr="00655E9C">
        <w:rPr>
          <w:b/>
          <w:sz w:val="26"/>
          <w:szCs w:val="26"/>
        </w:rPr>
        <w:t>nr 3-2.5.1/</w:t>
      </w:r>
      <w:r w:rsidR="000A2FAC">
        <w:rPr>
          <w:b/>
          <w:sz w:val="26"/>
          <w:szCs w:val="26"/>
        </w:rPr>
        <w:t xml:space="preserve">2026/8 </w:t>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324F8391" w14:textId="77777777" w:rsidR="006C021E" w:rsidRDefault="006C021E" w:rsidP="006C021E">
      <w:pPr>
        <w:jc w:val="both"/>
        <w:rPr>
          <w:b/>
          <w:bCs/>
        </w:rPr>
      </w:pPr>
    </w:p>
    <w:p w14:paraId="1BA5A667" w14:textId="7813FFF6" w:rsidR="006C021E" w:rsidRPr="00655E9C" w:rsidRDefault="006C021E" w:rsidP="006C021E">
      <w:pPr>
        <w:jc w:val="both"/>
      </w:pPr>
      <w:r w:rsidRPr="0577A513">
        <w:rPr>
          <w:b/>
          <w:bCs/>
        </w:rPr>
        <w:t>Riigimetsa Majandamise Keskus</w:t>
      </w:r>
      <w:r w:rsidRPr="0577A513">
        <w:t>, registrikood 70004459, aadress Mõisa/3, Sagadi küla, Haljala vald, 45403 Lääne-Viru maakond,</w:t>
      </w:r>
      <w:r w:rsidRPr="0577A513">
        <w:rPr>
          <w:b/>
          <w:bCs/>
        </w:rPr>
        <w:t xml:space="preserve"> </w:t>
      </w:r>
      <w:r w:rsidRPr="0577A513">
        <w:t xml:space="preserve">edaspidi </w:t>
      </w:r>
      <w:r w:rsidRPr="0577A513">
        <w:rPr>
          <w:b/>
          <w:bCs/>
        </w:rPr>
        <w:t>RMK</w:t>
      </w:r>
      <w:r w:rsidRPr="0577A513">
        <w:t xml:space="preserve"> või </w:t>
      </w:r>
      <w:r w:rsidRPr="0577A513">
        <w:rPr>
          <w:b/>
          <w:bCs/>
        </w:rPr>
        <w:t>tellija</w:t>
      </w:r>
      <w:r w:rsidRPr="0577A513">
        <w:t xml:space="preserve">, </w:t>
      </w:r>
      <w:r w:rsidRPr="005F2713">
        <w:t xml:space="preserve">keda esindab </w:t>
      </w:r>
      <w:r w:rsidRPr="00D8024F">
        <w:t xml:space="preserve">Vabariigi Valitsuse 09.01.2007 määrusega nr 4 kinnitatud “Riigimetsa Majandamise Keskuse põhimääruse” § 18 lõike 1 alusel </w:t>
      </w:r>
      <w:r w:rsidRPr="00920277">
        <w:t>juhatuse liige Erko Soolmann</w:t>
      </w:r>
      <w:r>
        <w:t xml:space="preserve">, </w:t>
      </w:r>
      <w:r w:rsidRPr="0577A513">
        <w:t>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5B771BDA" w:rsidR="0099562D" w:rsidRPr="00D36089" w:rsidRDefault="00C212CB" w:rsidP="0099562D">
      <w:pPr>
        <w:numPr>
          <w:ilvl w:val="1"/>
          <w:numId w:val="1"/>
        </w:numPr>
        <w:tabs>
          <w:tab w:val="num" w:pos="720"/>
        </w:tabs>
        <w:ind w:left="720" w:hanging="720"/>
        <w:jc w:val="both"/>
        <w:outlineLvl w:val="0"/>
        <w:rPr>
          <w:b/>
          <w:bCs/>
        </w:rPr>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w:t>
      </w:r>
      <w:r w:rsidR="009A7A20" w:rsidRPr="00D36089">
        <w:rPr>
          <w:i/>
          <w:iCs/>
        </w:rPr>
        <w:t xml:space="preserve">Sisestada regioon, piirkond või muul viisil määratletav ala või asukoht vastavalt </w:t>
      </w:r>
      <w:r w:rsidR="002A2145" w:rsidRPr="00D36089">
        <w:rPr>
          <w:i/>
          <w:iCs/>
        </w:rPr>
        <w:t xml:space="preserve">riigihanke </w:t>
      </w:r>
      <w:r w:rsidR="00A3197A" w:rsidRPr="00D36089">
        <w:rPr>
          <w:i/>
          <w:iCs/>
        </w:rPr>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 </w:t>
      </w:r>
      <w:r w:rsidR="0099562D" w:rsidRPr="00D36089">
        <w:rPr>
          <w:b/>
          <w:bCs/>
        </w:rPr>
        <w:t>Raieteenust teostatakse väiksema tüvemahuga hooldusraiete teostamiseks.</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6D1621">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65158">
      <w:pPr>
        <w:numPr>
          <w:ilvl w:val="2"/>
          <w:numId w:val="1"/>
        </w:numPr>
        <w:tabs>
          <w:tab w:val="num" w:pos="1146"/>
        </w:tabs>
        <w:ind w:left="1146"/>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65158">
      <w:pPr>
        <w:numPr>
          <w:ilvl w:val="2"/>
          <w:numId w:val="1"/>
        </w:numPr>
        <w:tabs>
          <w:tab w:val="num" w:pos="1146"/>
        </w:tabs>
        <w:ind w:left="1146"/>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31709E20"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B2FC9">
        <w:fldChar w:fldCharType="separate"/>
      </w:r>
      <w:r w:rsidR="007B2FC9">
        <w:t>9.7.2</w:t>
      </w:r>
      <w:r w:rsidR="007B2FC9">
        <w:fldChar w:fldCharType="end"/>
      </w:r>
      <w:r w:rsidRPr="00E139A0">
        <w:t xml:space="preserve"> alusel tasustamist ei toimu; </w:t>
      </w:r>
    </w:p>
    <w:p w14:paraId="5FBAF353" w14:textId="321D9B10" w:rsidR="00765158" w:rsidRPr="00E139A0" w:rsidRDefault="00765158" w:rsidP="00765158">
      <w:pPr>
        <w:numPr>
          <w:ilvl w:val="2"/>
          <w:numId w:val="1"/>
        </w:numPr>
        <w:tabs>
          <w:tab w:val="num" w:pos="1146"/>
        </w:tabs>
        <w:ind w:left="1146"/>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lastRenderedPageBreak/>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w:t>
      </w:r>
      <w:r w:rsidRPr="00E139A0">
        <w:lastRenderedPageBreak/>
        <w:t xml:space="preserve">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lastRenderedPageBreak/>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E139A0" w:rsidRDefault="00442FDA" w:rsidP="00A3481C">
      <w:pPr>
        <w:numPr>
          <w:ilvl w:val="1"/>
          <w:numId w:val="1"/>
        </w:numPr>
        <w:tabs>
          <w:tab w:val="num" w:pos="720"/>
        </w:tabs>
        <w:ind w:left="720" w:hanging="720"/>
        <w:jc w:val="both"/>
        <w:outlineLvl w:val="0"/>
      </w:pPr>
      <w:r w:rsidRPr="00442FDA">
        <w:t xml:space="preserve">tagada, et objektil viibival raietöölisel on kaasas kehtiv pildiga isikut tõendav dokument (nt </w:t>
      </w:r>
      <w:proofErr w:type="spellStart"/>
      <w:r w:rsidRPr="00442FDA">
        <w:t>ID-kaart</w:t>
      </w:r>
      <w:proofErr w:type="spellEnd"/>
      <w:r w:rsidRPr="00442FDA">
        <w:t>, juhiluba, töötõend vms), mille alusel saab kontrollida isiku samasust kutsetunnistusel märgitud isikuga;</w:t>
      </w:r>
    </w:p>
    <w:p w14:paraId="6017B942" w14:textId="4C9191A9"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BD059A" w:rsidRPr="00B04603">
        <w:rPr>
          <w:b/>
        </w:rPr>
        <w:t xml:space="preserve">kaks </w:t>
      </w:r>
      <w:r w:rsidR="002D32BE" w:rsidRPr="00B04603">
        <w:rPr>
          <w:b/>
        </w:rPr>
        <w:t xml:space="preserve">(2) </w:t>
      </w:r>
      <w:r w:rsidR="00BD059A" w:rsidRPr="00B04603">
        <w:rPr>
          <w:b/>
        </w:rPr>
        <w:t>nädalat</w:t>
      </w:r>
      <w:r w:rsidR="00BD059A" w:rsidRPr="00B04603">
        <w:rPr>
          <w:bCs/>
        </w:rPr>
        <w:t xml:space="preserve"> enne lepingujärgsete töödega alustamist</w:t>
      </w:r>
      <w:r w:rsidRPr="00B04603">
        <w:rPr>
          <w:bCs/>
        </w:rPr>
        <w:t>, muul juhul aga enne uue töötaja tööle asumist töötaja andmed (</w:t>
      </w:r>
      <w:r w:rsidRPr="00B04603">
        <w:t>nimi, isikukood, kutsetunnistuse number, töötaja e-posti aadress)</w:t>
      </w:r>
      <w:r w:rsidRPr="00B04603">
        <w:rPr>
          <w:bCs/>
        </w:rPr>
        <w:t>;</w:t>
      </w:r>
    </w:p>
    <w:p w14:paraId="092AF3B8" w14:textId="078DDA3D"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BD059A" w:rsidRPr="00B04603">
        <w:rPr>
          <w:b/>
        </w:rPr>
        <w:t>nädalat</w:t>
      </w:r>
      <w:r w:rsidR="00BD059A" w:rsidRPr="00B04603">
        <w:rPr>
          <w:bCs/>
        </w:rPr>
        <w:t xml:space="preserve"> enne lepingujärgsete töödega alustamist</w:t>
      </w:r>
      <w:r w:rsidRPr="00B04603">
        <w:rPr>
          <w:bCs/>
          <w:color w:val="000000" w:themeColor="text1"/>
        </w:rPr>
        <w:t xml:space="preserve">, </w:t>
      </w:r>
      <w:r w:rsidRPr="00B04603">
        <w:rPr>
          <w:bCs/>
        </w:rPr>
        <w:t xml:space="preserve">muul juhul aga enne </w:t>
      </w:r>
      <w:proofErr w:type="spellStart"/>
      <w:r w:rsidRPr="00B04603">
        <w:rPr>
          <w:bCs/>
        </w:rPr>
        <w:t>harvesteri</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kasutatav tarkvara, kännutöötlemisseadme olemasolu, </w:t>
      </w:r>
      <w:proofErr w:type="spellStart"/>
      <w:r w:rsidRPr="00B04603">
        <w:t>järkamisläbimõõt</w:t>
      </w:r>
      <w:proofErr w:type="spellEnd"/>
      <w:r w:rsidRPr="00B04603">
        <w:t xml:space="preserve">, väljalaske aasta, </w:t>
      </w:r>
      <w:proofErr w:type="spellStart"/>
      <w:r w:rsidRPr="00B04603">
        <w:t>harvesteri</w:t>
      </w:r>
      <w:proofErr w:type="spellEnd"/>
      <w:r w:rsidRPr="00B04603">
        <w:t xml:space="preserve"> e-posti aadress;</w:t>
      </w:r>
    </w:p>
    <w:p w14:paraId="4FD48C0C" w14:textId="67FA0177"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 </w:t>
      </w:r>
      <w:r w:rsidRPr="00B04603">
        <w:rPr>
          <w:bCs/>
        </w:rPr>
        <w:t>enne giljotiini kasutusele võtmist selle andmed</w:t>
      </w:r>
      <w:r w:rsidRPr="00B04603">
        <w:t xml:space="preserve">, milleks on: </w:t>
      </w:r>
      <w:r w:rsidRPr="00B04603">
        <w:rPr>
          <w:bCs/>
        </w:rPr>
        <w:t xml:space="preserve">masina mark, masina mudel, </w:t>
      </w:r>
      <w:r w:rsidRPr="00B04603">
        <w:t xml:space="preserve">registri number, VIN kood, omanik, vastutav kasutaja, väljalaske aasta, </w:t>
      </w:r>
      <w:r w:rsidRPr="00B04603">
        <w:rPr>
          <w:bCs/>
        </w:rPr>
        <w:t>giljotiini</w:t>
      </w:r>
      <w:r w:rsidRPr="00B04603">
        <w:t xml:space="preserve"> e-posti aadress;</w:t>
      </w:r>
    </w:p>
    <w:p w14:paraId="280D76A9" w14:textId="7D1731FB" w:rsidR="00A3481C" w:rsidRPr="00B04603" w:rsidRDefault="00A3481C" w:rsidP="00A3481C">
      <w:pPr>
        <w:numPr>
          <w:ilvl w:val="1"/>
          <w:numId w:val="1"/>
        </w:numPr>
        <w:tabs>
          <w:tab w:val="num" w:pos="709"/>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w:t>
      </w:r>
      <w:r w:rsidRPr="00B04603">
        <w:rPr>
          <w:bCs/>
        </w:rPr>
        <w:t xml:space="preserve">, muul juhul aga enne </w:t>
      </w:r>
      <w:proofErr w:type="spellStart"/>
      <w:r w:rsidRPr="00B04603">
        <w:rPr>
          <w:bCs/>
        </w:rPr>
        <w:t>kokkuveomasina</w:t>
      </w:r>
      <w:proofErr w:type="spellEnd"/>
      <w:r w:rsidRPr="00B04603">
        <w:rPr>
          <w:bCs/>
        </w:rPr>
        <w:t xml:space="preserve"> kasutusele võtmist selle andmed</w:t>
      </w:r>
      <w:r w:rsidRPr="00B04603">
        <w:t xml:space="preserve">, milleks on: </w:t>
      </w:r>
      <w:r w:rsidRPr="00B04603">
        <w:rPr>
          <w:bCs/>
        </w:rPr>
        <w:t xml:space="preserve">masina mark, masina mudel, </w:t>
      </w:r>
      <w:r w:rsidRPr="00B04603">
        <w:t xml:space="preserve">registri number, VIN kood, omanik, vastutav kasutaja, nutiseadme IMEI kood või </w:t>
      </w:r>
      <w:proofErr w:type="spellStart"/>
      <w:r w:rsidRPr="00B04603">
        <w:t>androidID</w:t>
      </w:r>
      <w:proofErr w:type="spellEnd"/>
      <w:r w:rsidRPr="00B04603">
        <w:t xml:space="preserve">, väljalaske aasta, </w:t>
      </w:r>
      <w:proofErr w:type="spellStart"/>
      <w:r w:rsidRPr="00B04603">
        <w:t>kokkuveomasina</w:t>
      </w:r>
      <w:proofErr w:type="spellEnd"/>
      <w:r w:rsidRPr="00B04603">
        <w:t xml:space="preserve"> e-posti aadress;</w:t>
      </w:r>
    </w:p>
    <w:p w14:paraId="278E041E" w14:textId="7DE55EC5" w:rsidR="00A3481C" w:rsidRPr="00B04603" w:rsidRDefault="00A3481C" w:rsidP="00A3481C">
      <w:pPr>
        <w:numPr>
          <w:ilvl w:val="1"/>
          <w:numId w:val="1"/>
        </w:numPr>
        <w:tabs>
          <w:tab w:val="clear" w:pos="846"/>
          <w:tab w:val="num" w:pos="709"/>
        </w:tabs>
        <w:ind w:left="709" w:hanging="709"/>
        <w:jc w:val="both"/>
        <w:outlineLvl w:val="0"/>
      </w:pPr>
      <w:r w:rsidRPr="00B04603">
        <w:t xml:space="preserve">teatada tellijale esialgselt hiljemalt </w:t>
      </w:r>
      <w:r w:rsidR="003153FD" w:rsidRPr="00B04603">
        <w:rPr>
          <w:b/>
        </w:rPr>
        <w:t xml:space="preserve">kaks </w:t>
      </w:r>
      <w:r w:rsidR="002D32BE" w:rsidRPr="00B04603">
        <w:rPr>
          <w:b/>
        </w:rPr>
        <w:t xml:space="preserve">(2) </w:t>
      </w:r>
      <w:r w:rsidR="003153FD" w:rsidRPr="00B04603">
        <w:rPr>
          <w:b/>
        </w:rPr>
        <w:t>nädalat</w:t>
      </w:r>
      <w:r w:rsidR="003153FD" w:rsidRPr="00B04603">
        <w:rPr>
          <w:bCs/>
        </w:rPr>
        <w:t xml:space="preserve"> enne lepingujärgsete töödega alustamist</w:t>
      </w:r>
      <w:r w:rsidR="003153FD" w:rsidRPr="00B04603">
        <w:t xml:space="preserve"> </w:t>
      </w:r>
      <w:r w:rsidRPr="00B04603">
        <w:t xml:space="preserve">enne raietöölise (kettsaemehe ja/või alusmetsa võsasaemehe) tööle asumist nende nimi, isikukood, kutsetunnistuse number ja nutiseadme IMEI kood või </w:t>
      </w:r>
      <w:proofErr w:type="spellStart"/>
      <w:r w:rsidRPr="00B04603">
        <w:t>androidID</w:t>
      </w:r>
      <w:proofErr w:type="spellEnd"/>
      <w:r w:rsidRPr="00B04603">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B04603"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w:t>
      </w:r>
      <w:r w:rsidRPr="00B04603">
        <w:t>kaardi faile ning kaardirakenduse alusel jälgida raielangi piire;</w:t>
      </w:r>
    </w:p>
    <w:p w14:paraId="41A0B2A1" w14:textId="0FDF7589" w:rsidR="00A3481C" w:rsidRPr="00B04603" w:rsidRDefault="00A3481C" w:rsidP="00A3481C">
      <w:pPr>
        <w:numPr>
          <w:ilvl w:val="1"/>
          <w:numId w:val="1"/>
        </w:numPr>
        <w:tabs>
          <w:tab w:val="num" w:pos="567"/>
        </w:tabs>
        <w:ind w:left="709" w:hanging="709"/>
        <w:jc w:val="both"/>
        <w:outlineLvl w:val="0"/>
      </w:pPr>
      <w:r w:rsidRPr="00B04603">
        <w:t xml:space="preserve">varustada kõik </w:t>
      </w:r>
      <w:proofErr w:type="spellStart"/>
      <w:r w:rsidRPr="00B04603">
        <w:t>kokkuveomasinad</w:t>
      </w:r>
      <w:proofErr w:type="spellEnd"/>
      <w:r w:rsidRPr="00B04603">
        <w:t xml:space="preserve"> riistvaraga, millega on võimalik vastu võtta raielangi andmeid, üleandmise akte ja edastada tellijale </w:t>
      </w:r>
      <w:proofErr w:type="spellStart"/>
      <w:r w:rsidRPr="00B04603">
        <w:t>kokkuveoandmeid</w:t>
      </w:r>
      <w:proofErr w:type="spellEnd"/>
      <w:r w:rsidRPr="00B04603">
        <w:t xml:space="preserve"> reaalajas. Riistvara minimaalsed nõuded </w:t>
      </w:r>
      <w:bookmarkStart w:id="6" w:name="_Hlk98916569"/>
      <w:r w:rsidR="00A758EC" w:rsidRPr="00B04603">
        <w:t xml:space="preserve">lepingu sõlmimise ajal </w:t>
      </w:r>
      <w:bookmarkEnd w:id="6"/>
      <w:r w:rsidRPr="00B04603">
        <w:t xml:space="preserve">on: </w:t>
      </w:r>
    </w:p>
    <w:p w14:paraId="4CF19770" w14:textId="77777777" w:rsidR="00A3481C" w:rsidRPr="00B04603" w:rsidRDefault="00A3481C" w:rsidP="00A3481C">
      <w:pPr>
        <w:numPr>
          <w:ilvl w:val="2"/>
          <w:numId w:val="1"/>
        </w:numPr>
        <w:tabs>
          <w:tab w:val="num" w:pos="567"/>
          <w:tab w:val="num" w:pos="1146"/>
        </w:tabs>
        <w:ind w:left="567" w:hanging="567"/>
        <w:jc w:val="both"/>
        <w:outlineLvl w:val="0"/>
      </w:pPr>
      <w:r w:rsidRPr="00B04603">
        <w:t>puutetundlik nutitelefon või tahvelarvuti;</w:t>
      </w:r>
    </w:p>
    <w:p w14:paraId="6B4B926E"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operatsioonisüsteem Android 10.0;</w:t>
      </w:r>
    </w:p>
    <w:p w14:paraId="4D3D71A2"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4G võrguühendus.</w:t>
      </w:r>
    </w:p>
    <w:p w14:paraId="493D2E71" w14:textId="35C18EB9" w:rsidR="00A3481C" w:rsidRPr="00B04603" w:rsidRDefault="00A3481C" w:rsidP="00A3481C">
      <w:pPr>
        <w:numPr>
          <w:ilvl w:val="1"/>
          <w:numId w:val="1"/>
        </w:numPr>
        <w:tabs>
          <w:tab w:val="clear" w:pos="846"/>
          <w:tab w:val="num" w:pos="567"/>
        </w:tabs>
        <w:ind w:hanging="846"/>
        <w:jc w:val="both"/>
        <w:outlineLvl w:val="0"/>
      </w:pPr>
      <w:r w:rsidRPr="00B04603">
        <w:lastRenderedPageBreak/>
        <w:t xml:space="preserve">varustada raietööline (kett- ja võsasaemehed) riistvaraga, millega on võimalik vastu võtta raielangi andmeid ja üleandmise akte. Riistvara minimaalsed nõuded </w:t>
      </w:r>
      <w:r w:rsidR="00A758EC" w:rsidRPr="00B04603">
        <w:t xml:space="preserve">lepingu sõlmimise ajal </w:t>
      </w:r>
      <w:r w:rsidRPr="00B04603">
        <w:t xml:space="preserve">on: </w:t>
      </w:r>
    </w:p>
    <w:p w14:paraId="4B2B6FAE" w14:textId="77777777" w:rsidR="00A3481C" w:rsidRPr="00B04603" w:rsidRDefault="00A3481C" w:rsidP="00A3481C">
      <w:pPr>
        <w:pStyle w:val="ListParagraph"/>
        <w:numPr>
          <w:ilvl w:val="2"/>
          <w:numId w:val="1"/>
        </w:numPr>
        <w:tabs>
          <w:tab w:val="num" w:pos="1146"/>
        </w:tabs>
        <w:ind w:left="1146" w:hanging="1146"/>
        <w:jc w:val="both"/>
        <w:outlineLvl w:val="0"/>
      </w:pPr>
      <w:r w:rsidRPr="00B04603">
        <w:t>puutetundlik nutitelefon või tahvelarvuti;</w:t>
      </w:r>
    </w:p>
    <w:p w14:paraId="5C683CC0"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operatsioonisüsteem Android 10.0;</w:t>
      </w:r>
    </w:p>
    <w:p w14:paraId="25EF8A16"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4G võrguühendus.</w:t>
      </w:r>
    </w:p>
    <w:p w14:paraId="71913CE4" w14:textId="77777777" w:rsidR="00A3481C" w:rsidRPr="00B04603" w:rsidRDefault="00A3481C" w:rsidP="00A3481C">
      <w:pPr>
        <w:pStyle w:val="ListParagraph"/>
        <w:numPr>
          <w:ilvl w:val="1"/>
          <w:numId w:val="1"/>
        </w:numPr>
        <w:ind w:hanging="846"/>
        <w:jc w:val="both"/>
        <w:outlineLvl w:val="0"/>
      </w:pPr>
      <w:r w:rsidRPr="00B04603">
        <w:t>paigaldada androidi põhisesse riistvarasse kohustuslikuks kasutamiseks ette nähtud rakendused:</w:t>
      </w:r>
    </w:p>
    <w:p w14:paraId="6BD9DAEE" w14:textId="77777777" w:rsidR="00A3481C" w:rsidRPr="00B04603" w:rsidRDefault="00A3481C" w:rsidP="00A3481C">
      <w:pPr>
        <w:pStyle w:val="ListParagraph"/>
        <w:numPr>
          <w:ilvl w:val="2"/>
          <w:numId w:val="1"/>
        </w:numPr>
        <w:tabs>
          <w:tab w:val="num" w:pos="1146"/>
        </w:tabs>
        <w:ind w:left="1146"/>
        <w:jc w:val="both"/>
        <w:outlineLvl w:val="0"/>
      </w:pPr>
      <w:proofErr w:type="spellStart"/>
      <w:r w:rsidRPr="00B04603">
        <w:t>Kokkuveorakendus</w:t>
      </w:r>
      <w:proofErr w:type="spellEnd"/>
      <w:r w:rsidRPr="00B04603">
        <w:t xml:space="preserve"> „Traktorist“, mille saab alla laadida lingilt: </w:t>
      </w:r>
      <w:hyperlink r:id="rId11" w:history="1">
        <w:r w:rsidRPr="00B04603">
          <w:rPr>
            <w:rStyle w:val="Hyperlink"/>
          </w:rPr>
          <w:t>http://rmkapps.rmk.ee/ad/download/ee.rmk.tractoroperator</w:t>
        </w:r>
      </w:hyperlink>
      <w:r w:rsidRPr="00B04603">
        <w:rPr>
          <w:rStyle w:val="Hyperlink"/>
        </w:rPr>
        <w:t>;</w:t>
      </w:r>
    </w:p>
    <w:p w14:paraId="1FB0D014" w14:textId="77777777" w:rsidR="00A3481C" w:rsidRPr="00B04603" w:rsidRDefault="00A3481C" w:rsidP="00A3481C">
      <w:pPr>
        <w:pStyle w:val="ListParagraph"/>
        <w:numPr>
          <w:ilvl w:val="2"/>
          <w:numId w:val="1"/>
        </w:numPr>
        <w:tabs>
          <w:tab w:val="num" w:pos="1146"/>
        </w:tabs>
        <w:ind w:left="1146"/>
        <w:jc w:val="both"/>
        <w:outlineLvl w:val="0"/>
      </w:pPr>
      <w:r w:rsidRPr="00B04603">
        <w:t xml:space="preserve">RMK juhendmaterjalid töövõtjale „Dokumendid metsa kaasa“ (DMK), mille saab alla laadida lingilt: </w:t>
      </w:r>
      <w:hyperlink r:id="rId12" w:history="1">
        <w:r w:rsidRPr="00B04603">
          <w:rPr>
            <w:rStyle w:val="Hyperlink"/>
          </w:rPr>
          <w:t>http://rmkapps.rmk.ee/ad/download/ee.rmk.android.manuals</w:t>
        </w:r>
      </w:hyperlink>
      <w:r w:rsidRPr="00B04603">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B04603">
        <w:t>Kaardirakendus  „Andmed metsa kaasa</w:t>
      </w:r>
      <w:r w:rsidRPr="00E139A0">
        <w:t>“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lastRenderedPageBreak/>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7254DB1F" w:rsidR="00953BCB" w:rsidRPr="00655E9C"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B04603">
        <w:rPr>
          <w:b/>
          <w:bCs/>
        </w:rPr>
        <w:t xml:space="preserve"> </w:t>
      </w:r>
      <w:r w:rsidRPr="00B04603">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rahasumma tellija pangakontole. Tagatis antakse (st garantii peab kehtima) kuni teenuse tellimise perioodi lõpuni.</w:t>
      </w:r>
      <w:r w:rsidR="0078771B" w:rsidRPr="00655E9C">
        <w:rPr>
          <w:b/>
        </w:rPr>
        <w:t>;</w:t>
      </w:r>
      <w:bookmarkEnd w:id="7"/>
    </w:p>
    <w:p w14:paraId="0105B9EC" w14:textId="58AE0D44" w:rsidR="00A86F80" w:rsidRPr="00B04603" w:rsidRDefault="00A86F80" w:rsidP="00A86F80">
      <w:pPr>
        <w:pStyle w:val="ListParagraph"/>
        <w:numPr>
          <w:ilvl w:val="2"/>
          <w:numId w:val="1"/>
        </w:numPr>
        <w:jc w:val="both"/>
        <w:outlineLvl w:val="0"/>
      </w:pPr>
      <w:r w:rsidRPr="00B04603">
        <w:t xml:space="preserve">Lepinguaegse tagatise suurused: </w:t>
      </w:r>
    </w:p>
    <w:p w14:paraId="679BBDA8" w14:textId="2CA92CBF" w:rsidR="00953BCB" w:rsidRPr="00B04603" w:rsidRDefault="00953BCB" w:rsidP="003E6049">
      <w:pPr>
        <w:jc w:val="both"/>
        <w:outlineLvl w:val="0"/>
        <w:rPr>
          <w:rFonts w:asciiTheme="minorHAnsi" w:eastAsiaTheme="minorHAnsi" w:hAnsiTheme="minorHAnsi" w:cstheme="minorBidi"/>
          <w:sz w:val="22"/>
          <w:szCs w:val="22"/>
          <w:lang w:eastAsia="en-US"/>
        </w:rPr>
      </w:pPr>
      <w:r w:rsidRPr="00B04603">
        <w:fldChar w:fldCharType="begin"/>
      </w:r>
      <w:r w:rsidRPr="00B04603">
        <w:instrText xml:space="preserve"> LINK </w:instrText>
      </w:r>
      <w:r w:rsidR="00454FAF" w:rsidRPr="00B04603">
        <w:instrText xml:space="preserve">Excel.Sheet.12 "\\\\share22\\USERS5\\katrin.keert\\Contacts\\Documents\\Hanked\\Hanked 2013\\Raiehanked\\Raieteenus DünHS\\Olavilt hankesse\\Dünaamilise hanke tagatis.xlsx" Leht1!R4C2:R15C9 </w:instrText>
      </w:r>
      <w:r w:rsidRPr="00B04603">
        <w:instrText xml:space="preserve">\a \f 4 \h </w:instrText>
      </w:r>
      <w:r w:rsidR="000277AE" w:rsidRPr="00B04603">
        <w:instrText xml:space="preserve"> \* MERGEFORMAT </w:instrText>
      </w:r>
      <w:r w:rsidRPr="00B04603">
        <w:fldChar w:fldCharType="separate"/>
      </w:r>
    </w:p>
    <w:p w14:paraId="660087DE" w14:textId="77777777" w:rsidR="00B459B6" w:rsidRDefault="00B459B6" w:rsidP="00200213"/>
    <w:p w14:paraId="09D90A83" w14:textId="77777777" w:rsidR="00B459B6" w:rsidRDefault="00B459B6" w:rsidP="00200213"/>
    <w:p w14:paraId="637E807D" w14:textId="3D69406A" w:rsidR="00A86F80" w:rsidRPr="00655E9C" w:rsidRDefault="00953BCB" w:rsidP="00200213">
      <w:r w:rsidRPr="00B04603">
        <w:fldChar w:fldCharType="end"/>
      </w:r>
    </w:p>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5F65B5B1" w:rsidR="00525FEE" w:rsidRPr="00B04603" w:rsidRDefault="00525FEE" w:rsidP="000821D5">
      <w:pPr>
        <w:pStyle w:val="ListParagraph"/>
        <w:numPr>
          <w:ilvl w:val="2"/>
          <w:numId w:val="1"/>
        </w:numPr>
        <w:jc w:val="both"/>
        <w:outlineLvl w:val="0"/>
        <w:rPr>
          <w:b/>
        </w:rPr>
      </w:pPr>
      <w:r w:rsidRPr="00B04603">
        <w:rPr>
          <w:b/>
        </w:rPr>
        <w:t>näidata hiljemalt</w:t>
      </w:r>
      <w:r w:rsidR="00B04603" w:rsidRPr="00B04603">
        <w:rPr>
          <w:b/>
        </w:rPr>
        <w:t xml:space="preserve"> </w:t>
      </w:r>
      <w:r w:rsidR="006244DF" w:rsidRPr="00B04603">
        <w:rPr>
          <w:b/>
        </w:rPr>
        <w:t>4</w:t>
      </w:r>
      <w:r w:rsidR="007E53E8" w:rsidRPr="00B04603">
        <w:rPr>
          <w:b/>
        </w:rPr>
        <w:t xml:space="preserve"> (</w:t>
      </w:r>
      <w:r w:rsidR="006244DF" w:rsidRPr="00B04603">
        <w:rPr>
          <w:b/>
        </w:rPr>
        <w:t>neli</w:t>
      </w:r>
      <w:r w:rsidR="007E53E8" w:rsidRPr="00B04603">
        <w:rPr>
          <w:b/>
        </w:rPr>
        <w:t>) nädalat enne lepinguliste töödega alustamist</w:t>
      </w:r>
      <w:r w:rsidRPr="00B04603">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Default="00737649" w:rsidP="00A9775F"/>
    <w:p w14:paraId="30E39117" w14:textId="77777777" w:rsidR="00B459B6" w:rsidRPr="00655E9C" w:rsidRDefault="00B459B6"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rsidRPr="00525837">
        <w:rPr>
          <w:b/>
          <w:bCs/>
        </w:rPr>
        <w:t>__.__.___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1DA07489"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525837">
        <w:t>13.54</w:t>
      </w:r>
      <w:r w:rsidR="00F82E65">
        <w:fldChar w:fldCharType="end"/>
      </w:r>
      <w:r w:rsidR="00F82E65">
        <w:t xml:space="preserve"> </w:t>
      </w:r>
      <w:r w:rsidRPr="00E139A0">
        <w:t>nimetatud toiminguid tähtaegselt.</w:t>
      </w:r>
    </w:p>
    <w:p w14:paraId="21357C75" w14:textId="64496FBA" w:rsidR="003C5E75" w:rsidRPr="00655E9C" w:rsidRDefault="003C5E75" w:rsidP="003C5E75">
      <w:pPr>
        <w:ind w:left="720"/>
        <w:jc w:val="both"/>
        <w:outlineLvl w:val="0"/>
      </w:pPr>
    </w:p>
    <w:p w14:paraId="201AB817" w14:textId="77777777" w:rsidR="008B30C9" w:rsidRPr="007F5872" w:rsidRDefault="008B30C9" w:rsidP="008B30C9">
      <w:pPr>
        <w:pStyle w:val="ListParagraph"/>
        <w:numPr>
          <w:ilvl w:val="0"/>
          <w:numId w:val="1"/>
        </w:numPr>
        <w:jc w:val="both"/>
        <w:outlineLvl w:val="0"/>
        <w:rPr>
          <w:b/>
          <w:bCs/>
        </w:rPr>
      </w:pPr>
      <w:r w:rsidRPr="007F5872">
        <w:rPr>
          <w:b/>
          <w:bCs/>
        </w:rPr>
        <w:t>Tellija esindamine lepingu täitmisega seotud küsimustes</w:t>
      </w:r>
    </w:p>
    <w:p w14:paraId="3C151A75" w14:textId="77777777" w:rsidR="008B30C9" w:rsidRPr="007F5872" w:rsidRDefault="008B30C9" w:rsidP="008B30C9">
      <w:pPr>
        <w:ind w:left="720"/>
        <w:jc w:val="both"/>
        <w:outlineLvl w:val="0"/>
      </w:pPr>
    </w:p>
    <w:p w14:paraId="10A4CBA8" w14:textId="77777777" w:rsidR="008B30C9" w:rsidRPr="007F5872" w:rsidRDefault="008B30C9" w:rsidP="008B30C9">
      <w:pPr>
        <w:pStyle w:val="ListParagraph"/>
        <w:numPr>
          <w:ilvl w:val="1"/>
          <w:numId w:val="1"/>
        </w:numPr>
        <w:ind w:hanging="846"/>
        <w:jc w:val="both"/>
        <w:outlineLvl w:val="0"/>
      </w:pPr>
      <w:r w:rsidRPr="007F5872">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1D2594A5" w14:textId="77777777" w:rsidR="008B30C9" w:rsidRPr="007F5872" w:rsidRDefault="008B30C9" w:rsidP="008B30C9">
      <w:pPr>
        <w:pStyle w:val="ListParagraph"/>
        <w:numPr>
          <w:ilvl w:val="1"/>
          <w:numId w:val="1"/>
        </w:numPr>
        <w:ind w:hanging="846"/>
        <w:jc w:val="both"/>
        <w:outlineLvl w:val="0"/>
      </w:pPr>
      <w:r w:rsidRPr="007F5872">
        <w:t>Lepingu ning selle alusel sõlmitud hankelepingute ja esitatud tellimuste täitmiseks vahetult vajalike lisade (tööajagraafikud, kasutatava tehnika loetelu) jmt dokumentide allkirjastamise ning pretensioonide esitamise õigus, samuti tööülesannete andmise ja töö kvaliteedi kontrollimise õigus, on lepingus, hankelepingus või tellimuses sätestatud kontaktisikul;</w:t>
      </w:r>
    </w:p>
    <w:p w14:paraId="45C442A7" w14:textId="77777777" w:rsidR="008B30C9" w:rsidRPr="007F5872" w:rsidRDefault="008B30C9" w:rsidP="008B30C9">
      <w:pPr>
        <w:pStyle w:val="ListParagraph"/>
        <w:numPr>
          <w:ilvl w:val="1"/>
          <w:numId w:val="1"/>
        </w:numPr>
        <w:ind w:hanging="846"/>
        <w:jc w:val="both"/>
        <w:outlineLvl w:val="0"/>
      </w:pPr>
      <w:r w:rsidRPr="007F5872">
        <w:t>Kui tööde üleandmis-vastuvõtmisaktide kinnitamiseks või allkirjastamiseks volitatud isik ei ole teisiti välja toodud, on vastav õigus töid vahetult juhendaval RMK töötajal.</w:t>
      </w:r>
    </w:p>
    <w:p w14:paraId="153DC9CD" w14:textId="77777777" w:rsidR="008B30C9" w:rsidRDefault="008B30C9" w:rsidP="008B30C9">
      <w:pPr>
        <w:ind w:left="720"/>
        <w:jc w:val="both"/>
        <w:outlineLvl w:val="0"/>
      </w:pPr>
    </w:p>
    <w:p w14:paraId="64C43312" w14:textId="77777777" w:rsidR="008B30C9" w:rsidRPr="00655E9C" w:rsidRDefault="008B30C9" w:rsidP="008B30C9">
      <w:pPr>
        <w:pStyle w:val="Pealkiri11"/>
        <w:numPr>
          <w:ilvl w:val="0"/>
          <w:numId w:val="1"/>
        </w:numPr>
        <w:jc w:val="both"/>
        <w:rPr>
          <w:b/>
          <w:spacing w:val="0"/>
          <w:lang w:eastAsia="et-EE"/>
        </w:rPr>
      </w:pPr>
      <w:r w:rsidRPr="00655E9C">
        <w:rPr>
          <w:b/>
          <w:spacing w:val="0"/>
          <w:lang w:eastAsia="et-EE"/>
        </w:rPr>
        <w:t>Poolte esindajad ja kontaktandmed</w:t>
      </w:r>
    </w:p>
    <w:p w14:paraId="55E82549" w14:textId="77777777" w:rsidR="008B30C9" w:rsidRPr="007A4EBE" w:rsidRDefault="008B30C9" w:rsidP="008B30C9">
      <w:pPr>
        <w:pStyle w:val="Pealkiri21"/>
        <w:numPr>
          <w:ilvl w:val="1"/>
          <w:numId w:val="1"/>
        </w:numPr>
        <w:ind w:hanging="846"/>
        <w:jc w:val="both"/>
        <w:rPr>
          <w:spacing w:val="0"/>
        </w:rPr>
      </w:pPr>
      <w:r w:rsidRPr="007A4EBE">
        <w:rPr>
          <w:spacing w:val="0"/>
        </w:rPr>
        <w:lastRenderedPageBreak/>
        <w:t xml:space="preserve">Töövõtja esindaja on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45EB4300" w14:textId="77777777" w:rsidR="008B30C9" w:rsidRPr="007A4EBE" w:rsidRDefault="008B30C9" w:rsidP="008B30C9">
      <w:pPr>
        <w:pStyle w:val="ListParagraph"/>
        <w:numPr>
          <w:ilvl w:val="1"/>
          <w:numId w:val="1"/>
        </w:numPr>
        <w:ind w:hanging="846"/>
        <w:jc w:val="both"/>
        <w:outlineLvl w:val="0"/>
      </w:pPr>
      <w:r w:rsidRPr="007A4EBE">
        <w:t>Tellija esindajad käesoleva raamlepingu täitmisel on:</w:t>
      </w:r>
    </w:p>
    <w:p w14:paraId="6D763CE6" w14:textId="77777777" w:rsidR="008B30C9" w:rsidRPr="007A4EBE" w:rsidRDefault="008B30C9" w:rsidP="008B30C9">
      <w:pPr>
        <w:pStyle w:val="Pealkiri21"/>
        <w:numPr>
          <w:ilvl w:val="2"/>
          <w:numId w:val="1"/>
        </w:numPr>
        <w:jc w:val="both"/>
        <w:rPr>
          <w:spacing w:val="0"/>
        </w:rPr>
      </w:pPr>
      <w:r w:rsidRPr="007A4EBE">
        <w:rPr>
          <w:spacing w:val="0"/>
        </w:rPr>
        <w:t xml:space="preserve">punkt 17.1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6C0B44F4" w14:textId="77777777" w:rsidR="008B30C9" w:rsidRPr="007A4EBE" w:rsidRDefault="008B30C9" w:rsidP="008B30C9">
      <w:pPr>
        <w:pStyle w:val="Pealkiri21"/>
        <w:numPr>
          <w:ilvl w:val="2"/>
          <w:numId w:val="1"/>
        </w:numPr>
        <w:jc w:val="both"/>
        <w:rPr>
          <w:spacing w:val="0"/>
        </w:rPr>
      </w:pPr>
      <w:r w:rsidRPr="007A4EBE">
        <w:rPr>
          <w:spacing w:val="0"/>
        </w:rPr>
        <w:t xml:space="preserve">punkt 17.2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B459B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ins w:id="14" w:author="Jaana Hanikat" w:date="2025-09-30T12:28:00Z" w16du:dateUtc="2025-09-30T12:28:02Z"/>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5"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5"/>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B459B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25200373">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7B847F99">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6" w:name="_Hlk99973355"/>
      <w:bookmarkStart w:id="17"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6"/>
    </w:p>
    <w:bookmarkEnd w:id="17"/>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8"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8"/>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9" w:name="_Hlk97211364"/>
            <w:r w:rsidRPr="00114444">
              <w:rPr>
                <w:sz w:val="23"/>
                <w:szCs w:val="23"/>
              </w:rPr>
              <w:t>Tugevast riidest pika säärega püksid</w:t>
            </w:r>
            <w:bookmarkEnd w:id="19"/>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19384" w14:textId="77777777" w:rsidR="003C3248" w:rsidRDefault="003C3248" w:rsidP="002061B6">
      <w:r>
        <w:separator/>
      </w:r>
    </w:p>
  </w:endnote>
  <w:endnote w:type="continuationSeparator" w:id="0">
    <w:p w14:paraId="62052BA0" w14:textId="77777777" w:rsidR="003C3248" w:rsidRDefault="003C3248" w:rsidP="002061B6">
      <w:r>
        <w:continuationSeparator/>
      </w:r>
    </w:p>
  </w:endnote>
  <w:endnote w:type="continuationNotice" w:id="1">
    <w:p w14:paraId="4B8CB593" w14:textId="77777777" w:rsidR="003C3248" w:rsidRDefault="003C32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B0E59" w14:textId="77777777" w:rsidR="003C3248" w:rsidRDefault="003C3248" w:rsidP="002061B6">
      <w:r>
        <w:separator/>
      </w:r>
    </w:p>
  </w:footnote>
  <w:footnote w:type="continuationSeparator" w:id="0">
    <w:p w14:paraId="1308B03B" w14:textId="77777777" w:rsidR="003C3248" w:rsidRDefault="003C3248" w:rsidP="002061B6">
      <w:r>
        <w:continuationSeparator/>
      </w:r>
    </w:p>
  </w:footnote>
  <w:footnote w:type="continuationNotice" w:id="1">
    <w:p w14:paraId="528B73EF" w14:textId="77777777" w:rsidR="003C3248" w:rsidRDefault="003C32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na Hanikat">
    <w15:presenceInfo w15:providerId="AD" w15:userId="S::jaana.hanikat@rmk.ee::0df82328-d3ae-40b6-b839-c430cd09e4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2FAC"/>
    <w:rsid w:val="000A4A6C"/>
    <w:rsid w:val="000A4EFB"/>
    <w:rsid w:val="000A64D3"/>
    <w:rsid w:val="000A6869"/>
    <w:rsid w:val="000B15FB"/>
    <w:rsid w:val="000B2B8D"/>
    <w:rsid w:val="000B4271"/>
    <w:rsid w:val="000B480D"/>
    <w:rsid w:val="000B5276"/>
    <w:rsid w:val="000B78FC"/>
    <w:rsid w:val="000C1639"/>
    <w:rsid w:val="000C1C6E"/>
    <w:rsid w:val="000C33B3"/>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3248"/>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83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44DF"/>
    <w:rsid w:val="00626D0B"/>
    <w:rsid w:val="00626E5E"/>
    <w:rsid w:val="00627DDD"/>
    <w:rsid w:val="006336E1"/>
    <w:rsid w:val="0063585A"/>
    <w:rsid w:val="00636CF7"/>
    <w:rsid w:val="0063726B"/>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021E"/>
    <w:rsid w:val="006C434E"/>
    <w:rsid w:val="006C78D8"/>
    <w:rsid w:val="006C795D"/>
    <w:rsid w:val="006D0992"/>
    <w:rsid w:val="006D0C15"/>
    <w:rsid w:val="006D1621"/>
    <w:rsid w:val="006D2E45"/>
    <w:rsid w:val="006D446A"/>
    <w:rsid w:val="006D5419"/>
    <w:rsid w:val="006D7814"/>
    <w:rsid w:val="006D7BBF"/>
    <w:rsid w:val="006E114D"/>
    <w:rsid w:val="006E1C2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31F"/>
    <w:rsid w:val="00745B43"/>
    <w:rsid w:val="00746038"/>
    <w:rsid w:val="007473C7"/>
    <w:rsid w:val="00747727"/>
    <w:rsid w:val="00753E4D"/>
    <w:rsid w:val="007578B7"/>
    <w:rsid w:val="00760AA1"/>
    <w:rsid w:val="007633AC"/>
    <w:rsid w:val="00763699"/>
    <w:rsid w:val="00765158"/>
    <w:rsid w:val="00767292"/>
    <w:rsid w:val="00767B9B"/>
    <w:rsid w:val="007716FE"/>
    <w:rsid w:val="00775A52"/>
    <w:rsid w:val="00775E90"/>
    <w:rsid w:val="00776B18"/>
    <w:rsid w:val="00776FAE"/>
    <w:rsid w:val="00777387"/>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9B5"/>
    <w:rsid w:val="008234C5"/>
    <w:rsid w:val="00824FAA"/>
    <w:rsid w:val="00832B4F"/>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30C9"/>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4603"/>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34CF"/>
    <w:rsid w:val="00B350D7"/>
    <w:rsid w:val="00B35D75"/>
    <w:rsid w:val="00B3639B"/>
    <w:rsid w:val="00B40B78"/>
    <w:rsid w:val="00B4284C"/>
    <w:rsid w:val="00B45479"/>
    <w:rsid w:val="00B459B6"/>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6089"/>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418D"/>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85CD6"/>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5AF"/>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04"/>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9CF"/>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 w:type="character" w:styleId="UnresolvedMention">
    <w:name w:val="Unresolved Mention"/>
    <w:basedOn w:val="DefaultParagraphFont"/>
    <w:uiPriority w:val="99"/>
    <w:semiHidden/>
    <w:unhideWhenUsed/>
    <w:rsid w:val="008B30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glossaryDocument" Target="glossary/document.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EA5F78"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EA5F78"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E2097"/>
    <w:rsid w:val="000F4DDA"/>
    <w:rsid w:val="00106E72"/>
    <w:rsid w:val="001578BD"/>
    <w:rsid w:val="001B2F22"/>
    <w:rsid w:val="001C7565"/>
    <w:rsid w:val="0021313B"/>
    <w:rsid w:val="00230698"/>
    <w:rsid w:val="002649EC"/>
    <w:rsid w:val="002D37F5"/>
    <w:rsid w:val="002F208C"/>
    <w:rsid w:val="00327EE8"/>
    <w:rsid w:val="00340D54"/>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A489F"/>
    <w:rsid w:val="006B14B8"/>
    <w:rsid w:val="006C463D"/>
    <w:rsid w:val="006C795D"/>
    <w:rsid w:val="006D0992"/>
    <w:rsid w:val="00777387"/>
    <w:rsid w:val="00781411"/>
    <w:rsid w:val="007D0BE7"/>
    <w:rsid w:val="007D0CEA"/>
    <w:rsid w:val="00801BB0"/>
    <w:rsid w:val="00832B4F"/>
    <w:rsid w:val="00842E84"/>
    <w:rsid w:val="008521B4"/>
    <w:rsid w:val="008879B4"/>
    <w:rsid w:val="008E4A44"/>
    <w:rsid w:val="008F0766"/>
    <w:rsid w:val="00972031"/>
    <w:rsid w:val="009D7AF3"/>
    <w:rsid w:val="009F5C15"/>
    <w:rsid w:val="00A25C9A"/>
    <w:rsid w:val="00A35393"/>
    <w:rsid w:val="00AD4251"/>
    <w:rsid w:val="00AD4DE6"/>
    <w:rsid w:val="00B334CF"/>
    <w:rsid w:val="00BB4290"/>
    <w:rsid w:val="00BF27EC"/>
    <w:rsid w:val="00C31448"/>
    <w:rsid w:val="00C505BE"/>
    <w:rsid w:val="00CC3354"/>
    <w:rsid w:val="00CE6533"/>
    <w:rsid w:val="00DC3398"/>
    <w:rsid w:val="00DE418D"/>
    <w:rsid w:val="00E01BAB"/>
    <w:rsid w:val="00E047A0"/>
    <w:rsid w:val="00E139A6"/>
    <w:rsid w:val="00E3328D"/>
    <w:rsid w:val="00E55998"/>
    <w:rsid w:val="00E70B11"/>
    <w:rsid w:val="00E71A2A"/>
    <w:rsid w:val="00E85CD6"/>
    <w:rsid w:val="00EA4712"/>
    <w:rsid w:val="00EA5F78"/>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2.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3.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91</TotalTime>
  <Pages>55</Pages>
  <Words>13330</Words>
  <Characters>77320</Characters>
  <Application>Microsoft Office Word</Application>
  <DocSecurity>0</DocSecurity>
  <Lines>644</Lines>
  <Paragraphs>180</Paragraphs>
  <ScaleCrop>false</ScaleCrop>
  <Company>RMK</Company>
  <LinksUpToDate>false</LinksUpToDate>
  <CharactersWithSpaces>90470</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315</cp:revision>
  <cp:lastPrinted>2021-08-12T04:14:00Z</cp:lastPrinted>
  <dcterms:created xsi:type="dcterms:W3CDTF">2025-09-12T19:55:00Z</dcterms:created>
  <dcterms:modified xsi:type="dcterms:W3CDTF">2026-03-11T07:20:00Z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